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98370" w14:textId="77777777" w:rsidR="0079440B" w:rsidRDefault="0079440B" w:rsidP="007944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EB41F4D" w14:textId="77777777" w:rsidR="0079440B" w:rsidRDefault="0079440B" w:rsidP="007944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0F21AEFB" w14:textId="77777777" w:rsidR="0079440B" w:rsidRDefault="0079440B" w:rsidP="0079440B">
      <w:pPr>
        <w:pStyle w:val="NoSpacing"/>
        <w:rPr>
          <w:rFonts w:cs="Times New Roman"/>
          <w:szCs w:val="24"/>
        </w:rPr>
      </w:pPr>
    </w:p>
    <w:p w14:paraId="1A429D24" w14:textId="77777777" w:rsidR="0079440B" w:rsidRDefault="0079440B" w:rsidP="0079440B">
      <w:pPr>
        <w:pStyle w:val="NoSpacing"/>
        <w:rPr>
          <w:rFonts w:cs="Times New Roman"/>
          <w:szCs w:val="24"/>
        </w:rPr>
      </w:pPr>
    </w:p>
    <w:p w14:paraId="08932C46" w14:textId="77777777" w:rsidR="0079440B" w:rsidRDefault="0079440B" w:rsidP="007944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Henry </w:t>
      </w:r>
      <w:proofErr w:type="spellStart"/>
      <w:r>
        <w:rPr>
          <w:rFonts w:cs="Times New Roman"/>
          <w:szCs w:val="24"/>
        </w:rPr>
        <w:t>Tremern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Tremern</w:t>
      </w:r>
      <w:proofErr w:type="spellEnd"/>
      <w:r>
        <w:rPr>
          <w:rFonts w:cs="Times New Roman"/>
          <w:szCs w:val="24"/>
        </w:rPr>
        <w:t>(q.v.).</w:t>
      </w:r>
    </w:p>
    <w:p w14:paraId="111623C4" w14:textId="77777777" w:rsidR="0079440B" w:rsidRDefault="0079440B" w:rsidP="007944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966E1BC" w14:textId="77777777" w:rsidR="0079440B" w:rsidRDefault="0079440B" w:rsidP="0079440B">
      <w:pPr>
        <w:pStyle w:val="NoSpacing"/>
        <w:rPr>
          <w:rFonts w:cs="Times New Roman"/>
          <w:szCs w:val="24"/>
        </w:rPr>
      </w:pPr>
    </w:p>
    <w:p w14:paraId="1AEEA05F" w14:textId="77777777" w:rsidR="0079440B" w:rsidRDefault="0079440B" w:rsidP="0079440B">
      <w:pPr>
        <w:pStyle w:val="NoSpacing"/>
        <w:rPr>
          <w:rFonts w:cs="Times New Roman"/>
          <w:szCs w:val="24"/>
        </w:rPr>
      </w:pPr>
    </w:p>
    <w:p w14:paraId="4F8B2365" w14:textId="77777777" w:rsidR="0079440B" w:rsidRPr="002541EC" w:rsidRDefault="0079440B" w:rsidP="0079440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68B86C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FBD3" w14:textId="77777777" w:rsidR="0079440B" w:rsidRDefault="0079440B" w:rsidP="009139A6">
      <w:r>
        <w:separator/>
      </w:r>
    </w:p>
  </w:endnote>
  <w:endnote w:type="continuationSeparator" w:id="0">
    <w:p w14:paraId="7B1B51F8" w14:textId="77777777" w:rsidR="0079440B" w:rsidRDefault="007944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7C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AB1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B47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7B85" w14:textId="77777777" w:rsidR="0079440B" w:rsidRDefault="0079440B" w:rsidP="009139A6">
      <w:r>
        <w:separator/>
      </w:r>
    </w:p>
  </w:footnote>
  <w:footnote w:type="continuationSeparator" w:id="0">
    <w:p w14:paraId="6A86AAB3" w14:textId="77777777" w:rsidR="0079440B" w:rsidRDefault="007944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A2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E9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E7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0B"/>
    <w:rsid w:val="000666E0"/>
    <w:rsid w:val="002510B7"/>
    <w:rsid w:val="005C130B"/>
    <w:rsid w:val="007944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8E0C0"/>
  <w15:chartTrackingRefBased/>
  <w15:docId w15:val="{434B0128-8934-4554-A099-46B5795D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4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2023-07-06T20:31:00Z</dcterms:created>
  <dcterms:modified xsi:type="dcterms:W3CDTF">2023-07-06T20:31:00Z</dcterms:modified>
</cp:coreProperties>
</file>